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522" w:rsidRDefault="00E26522" w:rsidP="006A18F4">
            <w:r>
              <w:t>Приложение 11</w:t>
            </w: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522" w:rsidRDefault="00E26522" w:rsidP="006A18F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522" w:rsidRPr="00E26522" w:rsidRDefault="00350EEC" w:rsidP="00350EEC">
            <w:pPr>
              <w:rPr>
                <w:lang w:val="en-US"/>
              </w:rPr>
            </w:pPr>
            <w:r>
              <w:t>о</w:t>
            </w:r>
            <w:r w:rsidR="00E26522">
              <w:t>т</w:t>
            </w:r>
            <w:r>
              <w:t xml:space="preserve"> 25.07.2019 </w:t>
            </w:r>
            <w:r w:rsidR="00E26522">
              <w:t>№</w:t>
            </w:r>
            <w:r>
              <w:t xml:space="preserve"> 54-398</w:t>
            </w: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</w:tr>
      <w:tr w:rsidR="00E26522" w:rsidTr="00E26522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тыс. руб.</w:t>
            </w:r>
          </w:p>
        </w:tc>
      </w:tr>
      <w:tr w:rsidR="00E26522" w:rsidTr="00E26522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2021 год</w:t>
            </w:r>
          </w:p>
        </w:tc>
      </w:tr>
      <w:tr w:rsidR="00E26522" w:rsidTr="00E26522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522" w:rsidRDefault="00E26522" w:rsidP="006A18F4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E26522" w:rsidRPr="00E26522" w:rsidRDefault="00E2652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E26522" w:rsidTr="00E26522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22" w:rsidRDefault="00E26522" w:rsidP="006A18F4">
            <w:pPr>
              <w:jc w:val="center"/>
            </w:pPr>
            <w:r>
              <w:t>8</w:t>
            </w:r>
          </w:p>
        </w:tc>
      </w:tr>
      <w:tr w:rsidR="00E26522" w:rsidTr="00E26522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26522" w:rsidRDefault="00E26522" w:rsidP="006A18F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E26522" w:rsidRDefault="00E26522" w:rsidP="006A18F4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3 126 000,0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2 516 000,0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2 660 000,0</w:t>
            </w:r>
          </w:p>
        </w:tc>
      </w:tr>
      <w:tr w:rsidR="00E26522" w:rsidTr="00E26522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26522" w:rsidRDefault="00E26522" w:rsidP="006A18F4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26522" w:rsidRDefault="00E26522" w:rsidP="006A18F4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1 000 000,0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1 000 000,0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900 000,0</w:t>
            </w:r>
          </w:p>
        </w:tc>
      </w:tr>
      <w:tr w:rsidR="00E26522" w:rsidTr="00E26522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4 126 000,0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3 516 000,0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pPr>
              <w:jc w:val="right"/>
            </w:pPr>
            <w:r>
              <w:t>3 560 000,0</w:t>
            </w:r>
          </w:p>
        </w:tc>
      </w:tr>
      <w:tr w:rsidR="00E26522" w:rsidTr="00E26522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522" w:rsidRDefault="00E26522" w:rsidP="006A18F4"/>
        </w:tc>
      </w:tr>
    </w:tbl>
    <w:p w:rsidR="00E2598B" w:rsidRPr="00E26522" w:rsidRDefault="00E2598B" w:rsidP="00E26522"/>
    <w:sectPr w:rsidR="00E2598B" w:rsidRPr="00E26522" w:rsidSect="00E2652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946" w:rsidRDefault="00191946" w:rsidP="00E26522">
      <w:r>
        <w:separator/>
      </w:r>
    </w:p>
  </w:endnote>
  <w:endnote w:type="continuationSeparator" w:id="1">
    <w:p w:rsidR="00191946" w:rsidRDefault="00191946" w:rsidP="00E26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946" w:rsidRDefault="00191946" w:rsidP="00E26522">
      <w:r>
        <w:separator/>
      </w:r>
    </w:p>
  </w:footnote>
  <w:footnote w:type="continuationSeparator" w:id="1">
    <w:p w:rsidR="00191946" w:rsidRDefault="00191946" w:rsidP="00E26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522" w:rsidRDefault="00662E5B" w:rsidP="00352D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652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6522" w:rsidRDefault="00E265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522" w:rsidRDefault="00662E5B" w:rsidP="00352D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652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6522">
      <w:rPr>
        <w:rStyle w:val="a7"/>
        <w:noProof/>
      </w:rPr>
      <w:t>1</w:t>
    </w:r>
    <w:r>
      <w:rPr>
        <w:rStyle w:val="a7"/>
      </w:rPr>
      <w:fldChar w:fldCharType="end"/>
    </w:r>
  </w:p>
  <w:p w:rsidR="00E26522" w:rsidRDefault="00E2652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E26522"/>
    <w:rsid w:val="00191946"/>
    <w:rsid w:val="002C3F39"/>
    <w:rsid w:val="00350EEC"/>
    <w:rsid w:val="00662E5B"/>
    <w:rsid w:val="006808C6"/>
    <w:rsid w:val="007926E1"/>
    <w:rsid w:val="009250B4"/>
    <w:rsid w:val="00A24CAF"/>
    <w:rsid w:val="00AE3677"/>
    <w:rsid w:val="00AF42AD"/>
    <w:rsid w:val="00B912FD"/>
    <w:rsid w:val="00E2598B"/>
    <w:rsid w:val="00E26522"/>
    <w:rsid w:val="00F06CC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65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6522"/>
  </w:style>
  <w:style w:type="paragraph" w:styleId="a5">
    <w:name w:val="footer"/>
    <w:basedOn w:val="a"/>
    <w:link w:val="a6"/>
    <w:uiPriority w:val="99"/>
    <w:semiHidden/>
    <w:unhideWhenUsed/>
    <w:rsid w:val="00E265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6522"/>
  </w:style>
  <w:style w:type="character" w:styleId="a7">
    <w:name w:val="page number"/>
    <w:basedOn w:val="a0"/>
    <w:uiPriority w:val="99"/>
    <w:semiHidden/>
    <w:unhideWhenUsed/>
    <w:rsid w:val="00E265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4</cp:revision>
  <dcterms:created xsi:type="dcterms:W3CDTF">2019-07-16T14:04:00Z</dcterms:created>
  <dcterms:modified xsi:type="dcterms:W3CDTF">2019-07-26T06:16:00Z</dcterms:modified>
</cp:coreProperties>
</file>